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F4086" w14:textId="77777777" w:rsidR="00BF2E89" w:rsidRDefault="00BF2E89" w:rsidP="00BF2E89">
      <w:r>
        <w:rPr>
          <w:u w:val="single"/>
        </w:rPr>
        <w:t>John WARDE</w:t>
      </w:r>
      <w:r>
        <w:t xml:space="preserve">        (fl.1444-58)</w:t>
      </w:r>
    </w:p>
    <w:p w14:paraId="5DCAF978" w14:textId="77777777" w:rsidR="00BF2E89" w:rsidRDefault="00BF2E89" w:rsidP="00BF2E89">
      <w:r>
        <w:t xml:space="preserve">Rector of All Saints’ Church, West </w:t>
      </w:r>
      <w:proofErr w:type="spellStart"/>
      <w:r>
        <w:t>Heslerton</w:t>
      </w:r>
      <w:proofErr w:type="spellEnd"/>
      <w:r>
        <w:t>, East Riding of Yorkshire.</w:t>
      </w:r>
    </w:p>
    <w:p w14:paraId="4ED1518D" w14:textId="77777777" w:rsidR="00BF2E89" w:rsidRDefault="00BF2E89" w:rsidP="00BF2E89"/>
    <w:p w14:paraId="4F3269B6" w14:textId="77777777" w:rsidR="00BF2E89" w:rsidRDefault="00BF2E89" w:rsidP="00BF2E89"/>
    <w:p w14:paraId="5C0E3CA3" w14:textId="77777777" w:rsidR="00BF2E89" w:rsidRDefault="00BF2E89" w:rsidP="00BF2E89">
      <w:r>
        <w:t xml:space="preserve">       1444-58</w:t>
      </w:r>
      <w:r>
        <w:tab/>
        <w:t>He was Rector.</w:t>
      </w:r>
    </w:p>
    <w:p w14:paraId="29392B08" w14:textId="77777777" w:rsidR="00BF2E89" w:rsidRDefault="00BF2E89" w:rsidP="00BF2E89">
      <w:r>
        <w:tab/>
      </w:r>
      <w:r>
        <w:tab/>
        <w:t>(from information in the church)</w:t>
      </w:r>
    </w:p>
    <w:p w14:paraId="1134A860" w14:textId="77777777" w:rsidR="00BF2E89" w:rsidRDefault="00BF2E89" w:rsidP="00BF2E89"/>
    <w:p w14:paraId="2C2C35E1" w14:textId="77777777" w:rsidR="00BF2E89" w:rsidRDefault="00BF2E89" w:rsidP="00BF2E89"/>
    <w:p w14:paraId="371BCBC2" w14:textId="77777777" w:rsidR="00BF2E89" w:rsidRDefault="00BF2E89" w:rsidP="00BF2E89">
      <w:r>
        <w:t>27 July 2019</w:t>
      </w:r>
    </w:p>
    <w:p w14:paraId="7DEAD827" w14:textId="77777777" w:rsidR="006B2F86" w:rsidRPr="00E71FC3" w:rsidRDefault="00BF2E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77C73" w14:textId="77777777" w:rsidR="00BF2E89" w:rsidRDefault="00BF2E89" w:rsidP="00E71FC3">
      <w:r>
        <w:separator/>
      </w:r>
    </w:p>
  </w:endnote>
  <w:endnote w:type="continuationSeparator" w:id="0">
    <w:p w14:paraId="65A2A7A3" w14:textId="77777777" w:rsidR="00BF2E89" w:rsidRDefault="00BF2E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AD3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33AA4" w14:textId="77777777" w:rsidR="00BF2E89" w:rsidRDefault="00BF2E89" w:rsidP="00E71FC3">
      <w:r>
        <w:separator/>
      </w:r>
    </w:p>
  </w:footnote>
  <w:footnote w:type="continuationSeparator" w:id="0">
    <w:p w14:paraId="55D4B60B" w14:textId="77777777" w:rsidR="00BF2E89" w:rsidRDefault="00BF2E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E89"/>
    <w:rsid w:val="001A7C09"/>
    <w:rsid w:val="00577BD5"/>
    <w:rsid w:val="00656CBA"/>
    <w:rsid w:val="006A1F77"/>
    <w:rsid w:val="00733BE7"/>
    <w:rsid w:val="00AB52E8"/>
    <w:rsid w:val="00B16D3F"/>
    <w:rsid w:val="00BB41AC"/>
    <w:rsid w:val="00BF2E8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BD51C"/>
  <w15:chartTrackingRefBased/>
  <w15:docId w15:val="{35772BFF-5B0A-4BEF-9A0E-05A464FB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F2E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2019-10-12T19:52:00Z</dcterms:created>
  <dcterms:modified xsi:type="dcterms:W3CDTF">2019-10-12T19:53:00Z</dcterms:modified>
</cp:coreProperties>
</file>